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128" w:rsidRDefault="00546128" w:rsidP="009C0AC9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15</w:t>
      </w:r>
    </w:p>
    <w:p w:rsidR="00546128" w:rsidRDefault="00546128" w:rsidP="009C0AC9">
      <w:pPr>
        <w:tabs>
          <w:tab w:val="left" w:pos="6521"/>
        </w:tabs>
        <w:spacing w:line="360" w:lineRule="auto"/>
        <w:ind w:left="5670"/>
      </w:pPr>
      <w:r>
        <w:t>к Договору от «___»___________ г.</w:t>
      </w:r>
    </w:p>
    <w:p w:rsidR="00546128" w:rsidRPr="000C0D75" w:rsidRDefault="00546128" w:rsidP="009C0AC9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546128" w:rsidRDefault="00546128" w:rsidP="009C0AC9">
      <w:pPr>
        <w:tabs>
          <w:tab w:val="left" w:pos="6521"/>
        </w:tabs>
        <w:ind w:left="5670"/>
      </w:pPr>
    </w:p>
    <w:p w:rsidR="00546128" w:rsidRPr="000941D1" w:rsidRDefault="00546128" w:rsidP="009C0AC9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546128" w:rsidRDefault="00546128" w:rsidP="0035020C">
      <w:pPr>
        <w:jc w:val="right"/>
      </w:pPr>
    </w:p>
    <w:p w:rsidR="00546128" w:rsidRPr="0035020C" w:rsidRDefault="00546128" w:rsidP="0035020C">
      <w:pPr>
        <w:jc w:val="right"/>
        <w:rPr>
          <w:sz w:val="20"/>
          <w:szCs w:val="20"/>
        </w:rPr>
      </w:pPr>
    </w:p>
    <w:p w:rsidR="00546128" w:rsidRDefault="0054612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546128" w:rsidRPr="008B481F" w:rsidRDefault="0054612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546128" w:rsidRPr="00076B0D" w:rsidRDefault="00546128" w:rsidP="00304C91">
      <w:r w:rsidRPr="00076B0D">
        <w:t xml:space="preserve">_____________________________________________________________________________, </w:t>
      </w:r>
    </w:p>
    <w:p w:rsidR="00546128" w:rsidRDefault="0054612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546128" w:rsidRDefault="0054612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546128" w:rsidRPr="008B481F" w:rsidRDefault="00546128" w:rsidP="00D55255">
      <w:r w:rsidRPr="008B481F">
        <w:t xml:space="preserve">дает в пользу Открытого акционерного общества НИЖЕГОРОДСКАЯ ИНЖИНИРИНГОВАЯ  КОМПАНИЯ «АТОМЭНЕРГОПРОЕКТ» (ОАО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546128" w:rsidRPr="006D577A" w:rsidRDefault="0054612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аванса/ов</w:t>
      </w:r>
      <w:r>
        <w:rPr>
          <w:rFonts w:cs="Arial"/>
        </w:rPr>
        <w:t xml:space="preserve"> </w:t>
      </w:r>
      <w:r>
        <w:rPr>
          <w:rStyle w:val="FootnoteReference"/>
          <w:rFonts w:cs="Arial"/>
        </w:rPr>
        <w:footnoteReference w:id="1"/>
      </w:r>
      <w:r w:rsidRPr="00D15D5E">
        <w:rPr>
          <w:rFonts w:cs="Arial"/>
        </w:rPr>
        <w:t>, выплаченного по Договору (наименование договора, номер, дата договора)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Договор)</w:t>
      </w:r>
      <w:r w:rsidRPr="009829CA">
        <w:rPr>
          <w:rFonts w:cs="Arial"/>
        </w:rPr>
        <w:t>, Гарант 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546128" w:rsidRPr="008B481F" w:rsidRDefault="0054612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546128" w:rsidRPr="008B481F" w:rsidRDefault="0054612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546128" w:rsidRPr="006D577A" w:rsidRDefault="00546128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546128" w:rsidRDefault="0054612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546128" w:rsidRPr="008B481F" w:rsidRDefault="0054612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546128" w:rsidRPr="008B481F" w:rsidRDefault="0054612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546128" w:rsidRPr="008B481F" w:rsidRDefault="0054612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546128" w:rsidRPr="008B481F" w:rsidRDefault="0054612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546128" w:rsidRPr="008B481F" w:rsidRDefault="0054612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546128" w:rsidRDefault="0054612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546128" w:rsidRPr="00016673" w:rsidRDefault="0054612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546128" w:rsidRPr="008B481F" w:rsidRDefault="0054612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546128" w:rsidRPr="008B481F" w:rsidRDefault="0054612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546128" w:rsidRPr="008B481F" w:rsidRDefault="0054612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546128" w:rsidRPr="008B481F" w:rsidRDefault="0054612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546128" w:rsidRPr="008B481F" w:rsidRDefault="00546128" w:rsidP="00D55255">
      <w:pPr>
        <w:rPr>
          <w:sz w:val="16"/>
          <w:szCs w:val="16"/>
        </w:rPr>
      </w:pPr>
    </w:p>
    <w:p w:rsidR="00546128" w:rsidRPr="008B481F" w:rsidRDefault="005461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546128" w:rsidRPr="008B481F" w:rsidRDefault="005461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546128" w:rsidRPr="008B481F" w:rsidRDefault="0054612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546128" w:rsidRPr="002F14F3" w:rsidRDefault="0054612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546128" w:rsidRPr="008B481F" w:rsidRDefault="00546128" w:rsidP="00D72657">
      <w:pPr>
        <w:autoSpaceDE w:val="0"/>
        <w:autoSpaceDN w:val="0"/>
        <w:adjustRightInd w:val="0"/>
      </w:pPr>
    </w:p>
    <w:p w:rsidR="00546128" w:rsidRPr="008B481F" w:rsidRDefault="0054612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546128" w:rsidRPr="002F14F3" w:rsidRDefault="0054612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546128" w:rsidRPr="008B481F" w:rsidRDefault="00546128" w:rsidP="00D72657">
      <w:pPr>
        <w:autoSpaceDE w:val="0"/>
        <w:autoSpaceDN w:val="0"/>
        <w:adjustRightInd w:val="0"/>
      </w:pPr>
    </w:p>
    <w:p w:rsidR="00546128" w:rsidRPr="008B481F" w:rsidRDefault="00546128" w:rsidP="00D72657">
      <w:pPr>
        <w:rPr>
          <w:bCs/>
        </w:rPr>
      </w:pPr>
    </w:p>
    <w:p w:rsidR="00546128" w:rsidRPr="008B481F" w:rsidRDefault="00546128" w:rsidP="00D72657">
      <w:pPr>
        <w:autoSpaceDE w:val="0"/>
        <w:autoSpaceDN w:val="0"/>
        <w:adjustRightInd w:val="0"/>
        <w:rPr>
          <w:iCs/>
          <w:spacing w:val="-2"/>
        </w:rPr>
      </w:pPr>
    </w:p>
    <w:p w:rsidR="00546128" w:rsidRPr="008B481F" w:rsidRDefault="0054612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546128" w:rsidRPr="008B481F" w:rsidRDefault="00546128" w:rsidP="00D72657"/>
    <w:p w:rsidR="00546128" w:rsidRDefault="00546128"/>
    <w:sectPr w:rsidR="0054612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128" w:rsidRDefault="00546128">
      <w:r>
        <w:separator/>
      </w:r>
    </w:p>
  </w:endnote>
  <w:endnote w:type="continuationSeparator" w:id="0">
    <w:p w:rsidR="00546128" w:rsidRDefault="00546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128" w:rsidRDefault="00546128">
      <w:r>
        <w:separator/>
      </w:r>
    </w:p>
  </w:footnote>
  <w:footnote w:type="continuationSeparator" w:id="0">
    <w:p w:rsidR="00546128" w:rsidRDefault="00546128">
      <w:r>
        <w:continuationSeparator/>
      </w:r>
    </w:p>
  </w:footnote>
  <w:footnote w:id="1">
    <w:p w:rsidR="00546128" w:rsidRDefault="0054612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5255"/>
    <w:rsid w:val="00001A31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43ED0"/>
    <w:rsid w:val="002F14F3"/>
    <w:rsid w:val="00304C91"/>
    <w:rsid w:val="0035020C"/>
    <w:rsid w:val="00355B81"/>
    <w:rsid w:val="003C23E0"/>
    <w:rsid w:val="004411D7"/>
    <w:rsid w:val="00497535"/>
    <w:rsid w:val="004C571B"/>
    <w:rsid w:val="00546128"/>
    <w:rsid w:val="00573985"/>
    <w:rsid w:val="00582C8A"/>
    <w:rsid w:val="0059515A"/>
    <w:rsid w:val="00597A6A"/>
    <w:rsid w:val="005A0E13"/>
    <w:rsid w:val="005B36A9"/>
    <w:rsid w:val="005C578A"/>
    <w:rsid w:val="005D0AFF"/>
    <w:rsid w:val="00637887"/>
    <w:rsid w:val="006561AF"/>
    <w:rsid w:val="006D577A"/>
    <w:rsid w:val="007038E0"/>
    <w:rsid w:val="007055BE"/>
    <w:rsid w:val="00754136"/>
    <w:rsid w:val="00763086"/>
    <w:rsid w:val="0077389A"/>
    <w:rsid w:val="00775750"/>
    <w:rsid w:val="00795C4F"/>
    <w:rsid w:val="007B2B56"/>
    <w:rsid w:val="007E681D"/>
    <w:rsid w:val="007F4050"/>
    <w:rsid w:val="008B481F"/>
    <w:rsid w:val="00980668"/>
    <w:rsid w:val="009829CA"/>
    <w:rsid w:val="009929E9"/>
    <w:rsid w:val="009C0AC9"/>
    <w:rsid w:val="009C3118"/>
    <w:rsid w:val="00A6417E"/>
    <w:rsid w:val="00A73C84"/>
    <w:rsid w:val="00AE3507"/>
    <w:rsid w:val="00AF4973"/>
    <w:rsid w:val="00C20520"/>
    <w:rsid w:val="00CB1210"/>
    <w:rsid w:val="00CF1BA0"/>
    <w:rsid w:val="00D15D5E"/>
    <w:rsid w:val="00D46D84"/>
    <w:rsid w:val="00D55255"/>
    <w:rsid w:val="00D72657"/>
    <w:rsid w:val="00DF29AA"/>
    <w:rsid w:val="00E16048"/>
    <w:rsid w:val="00E445AC"/>
    <w:rsid w:val="00E541B2"/>
    <w:rsid w:val="00EE6055"/>
    <w:rsid w:val="00F20D67"/>
    <w:rsid w:val="00F5272A"/>
    <w:rsid w:val="00FB7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Normal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59515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F1BA0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59515A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616</Words>
  <Characters>3514</Characters>
  <Application>Microsoft Office Outlook</Application>
  <DocSecurity>0</DocSecurity>
  <Lines>0</Lines>
  <Paragraphs>0</Paragraphs>
  <ScaleCrop>false</ScaleCrop>
  <Company>Донресурс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7099</cp:lastModifiedBy>
  <cp:revision>6</cp:revision>
  <cp:lastPrinted>2013-02-07T07:22:00Z</cp:lastPrinted>
  <dcterms:created xsi:type="dcterms:W3CDTF">2013-03-29T14:01:00Z</dcterms:created>
  <dcterms:modified xsi:type="dcterms:W3CDTF">2013-04-02T13:54:00Z</dcterms:modified>
</cp:coreProperties>
</file>